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97" w:rsidRPr="00E442B8" w:rsidRDefault="009E4097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В целях мониторинга и подготовки материалов на заседание Комиссии по противодействию незаконному обороту промышленной продукции в Кондинском районе управление образования Кондинского района сообщает следующее:</w:t>
      </w:r>
    </w:p>
    <w:p w:rsidR="00586E16" w:rsidRPr="00E442B8" w:rsidRDefault="009E4097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 </w:t>
      </w:r>
      <w:r w:rsidR="00586E16" w:rsidRPr="00E442B8">
        <w:rPr>
          <w:rFonts w:ascii="Times New Roman" w:hAnsi="Times New Roman" w:cs="Times New Roman"/>
          <w:sz w:val="26"/>
          <w:szCs w:val="26"/>
        </w:rPr>
        <w:t>В образовательных организациях Кондинского района организация питания обучающихся и воспитанников организовано двумя способами:</w:t>
      </w:r>
    </w:p>
    <w:p w:rsidR="00586E16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поставка продуктов питания в муниципальные образовательные организации;</w:t>
      </w:r>
    </w:p>
    <w:p w:rsidR="00586E16" w:rsidRPr="00E442B8" w:rsidRDefault="00373DE4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86E16" w:rsidRPr="00E442B8">
        <w:rPr>
          <w:rFonts w:ascii="Times New Roman" w:hAnsi="Times New Roman" w:cs="Times New Roman"/>
          <w:sz w:val="26"/>
          <w:szCs w:val="26"/>
        </w:rPr>
        <w:t>оказание услуги по организации питания обучающихся, предоставление завтраков и обедов.</w:t>
      </w:r>
    </w:p>
    <w:p w:rsidR="00586E16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Приёмка продуктов питания в образовательных организациях:</w:t>
      </w:r>
    </w:p>
    <w:p w:rsidR="00586E16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приёмка продуктов питания осуществляется бракеражной комиссией в состав которой входит не менее 4 человек. Приёмка продуктов питания осуществляется при наличии документов, подтверждающих качество и безопасность;</w:t>
      </w:r>
    </w:p>
    <w:p w:rsidR="00A36C48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ветеринарный контроль осуще</w:t>
      </w:r>
      <w:r w:rsidR="0054135D">
        <w:rPr>
          <w:rFonts w:ascii="Times New Roman" w:hAnsi="Times New Roman" w:cs="Times New Roman"/>
          <w:sz w:val="26"/>
          <w:szCs w:val="26"/>
        </w:rPr>
        <w:t xml:space="preserve">ствляется через ФГИС «Меркурий» </w:t>
      </w:r>
      <w:r w:rsidRPr="00E442B8">
        <w:rPr>
          <w:rFonts w:ascii="Times New Roman" w:hAnsi="Times New Roman" w:cs="Times New Roman"/>
          <w:sz w:val="26"/>
          <w:szCs w:val="26"/>
        </w:rPr>
        <w:t>(сертификаты качества на продукты питания отслеживаются</w:t>
      </w:r>
      <w:r w:rsidRPr="00E442B8">
        <w:rPr>
          <w:rFonts w:ascii="Times New Roman" w:hAnsi="Times New Roman" w:cs="Times New Roman"/>
          <w:sz w:val="26"/>
          <w:szCs w:val="26"/>
        </w:rPr>
        <w:br/>
        <w:t>Росветнадзором), предназначенный для снижения рисков фальсификации</w:t>
      </w:r>
      <w:r w:rsidRPr="00E442B8">
        <w:rPr>
          <w:rFonts w:ascii="Times New Roman" w:hAnsi="Times New Roman" w:cs="Times New Roman"/>
          <w:sz w:val="26"/>
          <w:szCs w:val="26"/>
        </w:rPr>
        <w:br/>
      </w:r>
      <w:r w:rsidR="00A36C48" w:rsidRPr="00E442B8">
        <w:rPr>
          <w:rFonts w:ascii="Times New Roman" w:hAnsi="Times New Roman" w:cs="Times New Roman"/>
          <w:sz w:val="26"/>
          <w:szCs w:val="26"/>
        </w:rPr>
        <w:t>продуктов питания;</w:t>
      </w:r>
    </w:p>
    <w:p w:rsidR="00A36C48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для снижения принятия нелегальной продукции с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1 декабря</w:t>
      </w:r>
      <w:r w:rsidRPr="00E442B8">
        <w:rPr>
          <w:rFonts w:ascii="Times New Roman" w:hAnsi="Times New Roman" w:cs="Times New Roman"/>
          <w:sz w:val="26"/>
          <w:szCs w:val="26"/>
        </w:rPr>
        <w:t xml:space="preserve"> 2023 года молоко и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</w:t>
      </w:r>
      <w:r w:rsidRPr="00E442B8">
        <w:rPr>
          <w:rFonts w:ascii="Times New Roman" w:hAnsi="Times New Roman" w:cs="Times New Roman"/>
          <w:sz w:val="26"/>
          <w:szCs w:val="26"/>
        </w:rPr>
        <w:t>молочная продукция принимаются только после прохождения маркировки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</w:t>
      </w:r>
      <w:r w:rsidRPr="00E442B8">
        <w:rPr>
          <w:rFonts w:ascii="Times New Roman" w:hAnsi="Times New Roman" w:cs="Times New Roman"/>
          <w:sz w:val="26"/>
          <w:szCs w:val="26"/>
        </w:rPr>
        <w:t>через ГИС МТ «Честный знак», систему, предназначенную для пресечения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</w:t>
      </w:r>
      <w:r w:rsidRPr="00E442B8">
        <w:rPr>
          <w:rFonts w:ascii="Times New Roman" w:hAnsi="Times New Roman" w:cs="Times New Roman"/>
          <w:sz w:val="26"/>
          <w:szCs w:val="26"/>
        </w:rPr>
        <w:t xml:space="preserve">распространения нелегальной </w:t>
      </w:r>
      <w:r w:rsidR="00A36C48" w:rsidRPr="00E442B8">
        <w:rPr>
          <w:rFonts w:ascii="Times New Roman" w:hAnsi="Times New Roman" w:cs="Times New Roman"/>
          <w:sz w:val="26"/>
          <w:szCs w:val="26"/>
        </w:rPr>
        <w:t>и фальсифицированной продукции;</w:t>
      </w:r>
    </w:p>
    <w:p w:rsidR="00A36C48" w:rsidRPr="00E442B8" w:rsidRDefault="00586E16" w:rsidP="009E4097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при приёмке товара учитывается информация о выявленной</w:t>
      </w:r>
      <w:r w:rsidRPr="00E442B8">
        <w:rPr>
          <w:rFonts w:ascii="Times New Roman" w:hAnsi="Times New Roman" w:cs="Times New Roman"/>
          <w:sz w:val="26"/>
          <w:szCs w:val="26"/>
        </w:rPr>
        <w:br/>
        <w:t>фальсифицированной продукции, размещенной на сайте Федеральной</w:t>
      </w:r>
      <w:r w:rsidRPr="00E442B8">
        <w:rPr>
          <w:rFonts w:ascii="Times New Roman" w:hAnsi="Times New Roman" w:cs="Times New Roman"/>
          <w:sz w:val="26"/>
          <w:szCs w:val="26"/>
        </w:rPr>
        <w:br/>
        <w:t>службы по надзору в сфере защиты прав потребителей и благополучия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человека </w:t>
      </w:r>
      <w:r w:rsidR="00CA6223" w:rsidRPr="00E442B8">
        <w:rPr>
          <w:rStyle w:val="fontstyle21"/>
          <w:rFonts w:ascii="Times New Roman" w:hAnsi="Times New Roman" w:cs="Times New Roman"/>
          <w:sz w:val="26"/>
          <w:szCs w:val="26"/>
        </w:rPr>
        <w:t>(ГИС ЗПП);</w:t>
      </w:r>
      <w:r w:rsidR="00A36C48" w:rsidRPr="00E442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118D" w:rsidRPr="00E442B8" w:rsidRDefault="00586E16" w:rsidP="00AF118D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>- осуществляется фото-видеосъемка приемки товаров, а также результаты</w:t>
      </w:r>
      <w:r w:rsidRPr="00E442B8">
        <w:rPr>
          <w:rFonts w:ascii="Times New Roman" w:hAnsi="Times New Roman" w:cs="Times New Roman"/>
          <w:sz w:val="26"/>
          <w:szCs w:val="26"/>
        </w:rPr>
        <w:br/>
        <w:t>фото-видеосъемки включаются в отчетные документы, подтверждающие</w:t>
      </w:r>
      <w:r w:rsidR="00CA6223" w:rsidRPr="00E442B8">
        <w:rPr>
          <w:rFonts w:ascii="Times New Roman" w:hAnsi="Times New Roman" w:cs="Times New Roman"/>
          <w:sz w:val="26"/>
          <w:szCs w:val="26"/>
        </w:rPr>
        <w:t xml:space="preserve"> приемку </w:t>
      </w:r>
      <w:r w:rsidRPr="00E442B8">
        <w:rPr>
          <w:rFonts w:ascii="Times New Roman" w:hAnsi="Times New Roman" w:cs="Times New Roman"/>
          <w:sz w:val="26"/>
          <w:szCs w:val="26"/>
        </w:rPr>
        <w:t>товаров.</w:t>
      </w:r>
    </w:p>
    <w:p w:rsidR="00AF118D" w:rsidRPr="00E442B8" w:rsidRDefault="00586E16" w:rsidP="00AF118D">
      <w:pPr>
        <w:pStyle w:val="af"/>
        <w:spacing w:line="20" w:lineRule="atLeast"/>
        <w:ind w:right="-164" w:firstLine="709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bCs/>
          <w:sz w:val="26"/>
          <w:szCs w:val="26"/>
        </w:rPr>
        <w:t xml:space="preserve">Организация питания учащихся в </w:t>
      </w:r>
      <w:r w:rsidR="00A36C48" w:rsidRPr="00E442B8">
        <w:rPr>
          <w:rFonts w:ascii="Times New Roman" w:hAnsi="Times New Roman" w:cs="Times New Roman"/>
          <w:bCs/>
          <w:sz w:val="26"/>
          <w:szCs w:val="26"/>
        </w:rPr>
        <w:t xml:space="preserve">одном общеобразовательным </w:t>
      </w:r>
      <w:r w:rsidRPr="00E442B8">
        <w:rPr>
          <w:rFonts w:ascii="Times New Roman" w:hAnsi="Times New Roman" w:cs="Times New Roman"/>
          <w:bCs/>
          <w:sz w:val="26"/>
          <w:szCs w:val="26"/>
        </w:rPr>
        <w:t xml:space="preserve">учреждением (МКОУ Половинкинская СОШ) </w:t>
      </w:r>
      <w:r w:rsidRPr="00E442B8">
        <w:rPr>
          <w:rFonts w:ascii="Times New Roman" w:hAnsi="Times New Roman" w:cs="Times New Roman"/>
          <w:sz w:val="26"/>
          <w:szCs w:val="26"/>
        </w:rPr>
        <w:t>осуществляется на основании муниципального контракта,</w:t>
      </w:r>
      <w:r w:rsidRPr="00E442B8">
        <w:rPr>
          <w:rFonts w:ascii="Times New Roman" w:hAnsi="Times New Roman" w:cs="Times New Roman"/>
          <w:sz w:val="26"/>
          <w:szCs w:val="26"/>
        </w:rPr>
        <w:br/>
        <w:t>заключенного между ИП «Ивановой» и образовательной организацией  по результатам торговой процедуры, проведенной в соответствии с Федеральным законом от</w:t>
      </w:r>
      <w:r w:rsidRPr="00E442B8">
        <w:rPr>
          <w:rFonts w:ascii="Times New Roman" w:hAnsi="Times New Roman" w:cs="Times New Roman"/>
          <w:sz w:val="26"/>
          <w:szCs w:val="26"/>
        </w:rPr>
        <w:br/>
        <w:t>05.04.2013 № 44-ФЗ «О контрактной системе в сфере закупок товаров, работ, услуг для обеспечения государственных и муниципальных нужд».</w:t>
      </w:r>
      <w:r w:rsidRPr="00E442B8">
        <w:rPr>
          <w:rFonts w:ascii="Times New Roman" w:hAnsi="Times New Roman" w:cs="Times New Roman"/>
          <w:sz w:val="26"/>
          <w:szCs w:val="26"/>
        </w:rPr>
        <w:br/>
        <w:t>Поставка продуктов питания в пищеблоки осуществляется</w:t>
      </w:r>
      <w:r w:rsidRPr="00E442B8">
        <w:rPr>
          <w:rFonts w:ascii="Times New Roman" w:hAnsi="Times New Roman" w:cs="Times New Roman"/>
          <w:sz w:val="26"/>
          <w:szCs w:val="26"/>
        </w:rPr>
        <w:br/>
        <w:t>специализированным автотранспортом.</w:t>
      </w:r>
    </w:p>
    <w:p w:rsidR="00A36C48" w:rsidRPr="00E442B8" w:rsidRDefault="00A36C48" w:rsidP="00AF118D">
      <w:pPr>
        <w:pStyle w:val="af"/>
        <w:spacing w:line="20" w:lineRule="atLeast"/>
        <w:ind w:right="-164"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В целях недопущения риска возникновения </w:t>
      </w:r>
      <w:r w:rsidR="00AF118D" w:rsidRPr="00E442B8">
        <w:rPr>
          <w:rFonts w:ascii="Times New Roman" w:hAnsi="Times New Roman" w:cs="Times New Roman"/>
          <w:sz w:val="26"/>
          <w:szCs w:val="26"/>
        </w:rPr>
        <w:t>заболеваемости</w:t>
      </w:r>
      <w:r w:rsidRPr="00E442B8">
        <w:rPr>
          <w:rFonts w:ascii="Times New Roman" w:hAnsi="Times New Roman" w:cs="Times New Roman"/>
          <w:sz w:val="26"/>
          <w:szCs w:val="26"/>
        </w:rPr>
        <w:t xml:space="preserve"> острыми кишечными инфекциями </w:t>
      </w:r>
      <w:r w:rsidR="00AF118D" w:rsidRPr="00E442B8">
        <w:rPr>
          <w:rFonts w:ascii="Times New Roman" w:hAnsi="Times New Roman" w:cs="Times New Roman"/>
          <w:sz w:val="26"/>
          <w:szCs w:val="26"/>
        </w:rPr>
        <w:t xml:space="preserve">в образовательных организациях обеспеченно </w:t>
      </w:r>
      <w:r w:rsidRPr="00E442B8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1978FE">
        <w:rPr>
          <w:rFonts w:ascii="Times New Roman" w:hAnsi="Times New Roman" w:cs="Times New Roman"/>
          <w:sz w:val="26"/>
          <w:szCs w:val="26"/>
        </w:rPr>
        <w:t xml:space="preserve">периодичных медицинских осмотров в соответствии с утверждённым руководителями образовательных учреждений графиком, а так же </w:t>
      </w:r>
      <w:r w:rsidRPr="00E442B8">
        <w:rPr>
          <w:rFonts w:ascii="Times New Roman" w:hAnsi="Times New Roman" w:cs="Times New Roman"/>
          <w:sz w:val="26"/>
          <w:szCs w:val="26"/>
        </w:rPr>
        <w:t xml:space="preserve">профилактических и дезинфекционных мероприятий на пищеблоках образовательных организаций (ежедневный «утренний фильтр» работников пищеблока, использование персоналом пищеблока средств индивидуальной защиты, санитарной одежды, соблюдение личной гигиены, проведение всех видов уборок помещений пищеблоков, </w:t>
      </w:r>
      <w:r w:rsidR="00AF118D" w:rsidRPr="00E442B8">
        <w:rPr>
          <w:rFonts w:ascii="Times New Roman" w:hAnsi="Times New Roman" w:cs="Times New Roman"/>
          <w:sz w:val="26"/>
          <w:szCs w:val="26"/>
        </w:rPr>
        <w:t xml:space="preserve">складских помещений, </w:t>
      </w:r>
      <w:r w:rsidRPr="00E442B8">
        <w:rPr>
          <w:rFonts w:ascii="Times New Roman" w:hAnsi="Times New Roman" w:cs="Times New Roman"/>
          <w:sz w:val="26"/>
          <w:szCs w:val="26"/>
        </w:rPr>
        <w:t>обработки пос</w:t>
      </w:r>
      <w:r w:rsidR="00AF118D" w:rsidRPr="00E442B8">
        <w:rPr>
          <w:rFonts w:ascii="Times New Roman" w:hAnsi="Times New Roman" w:cs="Times New Roman"/>
          <w:sz w:val="26"/>
          <w:szCs w:val="26"/>
        </w:rPr>
        <w:t>уды и инвентаря</w:t>
      </w:r>
      <w:r w:rsidRPr="00E442B8">
        <w:rPr>
          <w:rFonts w:ascii="Times New Roman" w:hAnsi="Times New Roman" w:cs="Times New Roman"/>
          <w:sz w:val="26"/>
          <w:szCs w:val="26"/>
        </w:rPr>
        <w:t>);</w:t>
      </w:r>
    </w:p>
    <w:p w:rsidR="00AF118D" w:rsidRPr="00E442B8" w:rsidRDefault="00AF118D" w:rsidP="00AF118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В адрес управления образования Кондинского района в октябре 2024г. поступила информация от территориального отдела управления Роспотребнадзора </w:t>
      </w:r>
      <w:r w:rsidRPr="00E442B8">
        <w:rPr>
          <w:rFonts w:ascii="Times New Roman" w:hAnsi="Times New Roman" w:cs="Times New Roman"/>
          <w:sz w:val="26"/>
          <w:szCs w:val="26"/>
        </w:rPr>
        <w:lastRenderedPageBreak/>
        <w:t>по ХМАО-Югре в г.Урай и Кондинском районе о фактах выявления не безопасной пищевой продукции:</w:t>
      </w:r>
    </w:p>
    <w:p w:rsidR="00AF118D" w:rsidRPr="00E442B8" w:rsidRDefault="00AF118D" w:rsidP="00AF118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-Минтай тихоокеанский б/г, мороженый, глазированный, изготовитель- ООО «Петропавловск-Камчатский рыбоконсервный завод», ИНН 4100013811, юридический адрес – 683902, Камчатский край, г. Петропавловск- Камчатский. Ул. Читинская д.2, дата изготовления- 25.05.2024, годен до – 25.11.2025, годен 18 месяцев с даты изготовления, не соответствует требованиям технических регламентов (ТР ТС 021/2011 «Технический регламент таможенного союза. «О безопасности пищевой продукции»; ТР ТС ЕАЭС 040/2016 «Технический регламент Евразийского экономического союза. О безопасности рыбы и рыбной продукции») по микробиологическим показателям. Обнаружены группы кишечных палочек (калиформы) в 0,001 г. при гигиеническом нормативе – не допускается в 0,001г. </w:t>
      </w:r>
    </w:p>
    <w:p w:rsidR="00E318E0" w:rsidRPr="00E442B8" w:rsidRDefault="00AF118D" w:rsidP="00E318E0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- Тазобедренный отруб бескостный говяжий (замороженный), изготовитель- ООО Долинские колбасы», ИНН 2209042197, юридический адрес – 658225, Алтайский край, г. Рубцовск, пр-кт Ленина д.199В, 5, фактический адрес – РФ, Алтайский край, Егорьевский район, п. Долино, дата изготовления – 19.08.2024, срок годности в термическом состоянии «замороженное» при -18 </w:t>
      </w:r>
      <w:r w:rsidRPr="00E442B8">
        <w:rPr>
          <w:rFonts w:ascii="Times New Roman" w:hAnsi="Times New Roman" w:cs="Times New Roman"/>
          <w:sz w:val="26"/>
          <w:szCs w:val="26"/>
          <w:vertAlign w:val="superscript"/>
        </w:rPr>
        <w:t xml:space="preserve">о </w:t>
      </w:r>
      <w:r w:rsidRPr="00E442B8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E442B8">
        <w:rPr>
          <w:rFonts w:ascii="Times New Roman" w:hAnsi="Times New Roman" w:cs="Times New Roman"/>
          <w:sz w:val="26"/>
          <w:szCs w:val="26"/>
        </w:rPr>
        <w:t xml:space="preserve"> не более 6 месяцев, не соответствующая требованиям технических регламентов (ТР ТС 021/2011 «Технический регламент таможенного союза. О безопасности пищевой продукции»; ТР ТС 034/2013 «Технический регламент таможенного союза. «О безопасности мяса и мясной продукции») по микробиологическим показателям. Обнаружены группы кишечных палочек (калиформы) при гигиеническом нормативе – не допускается в 0,001г.</w:t>
      </w:r>
    </w:p>
    <w:p w:rsidR="00E318E0" w:rsidRPr="00E442B8" w:rsidRDefault="00E318E0" w:rsidP="00E318E0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Управлением Россельхоза по </w:t>
      </w:r>
      <w:r w:rsidRPr="00E442B8">
        <w:rPr>
          <w:rStyle w:val="fontstyle01"/>
          <w:rFonts w:ascii="Times New Roman" w:hAnsi="Times New Roman" w:cs="Times New Roman"/>
          <w:sz w:val="26"/>
          <w:szCs w:val="26"/>
        </w:rPr>
        <w:t>Тюменской области, Ямало-Ненецкому и</w:t>
      </w:r>
      <w:r w:rsidRPr="00E442B8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E442B8">
        <w:rPr>
          <w:rStyle w:val="fontstyle01"/>
          <w:rFonts w:ascii="Times New Roman" w:hAnsi="Times New Roman" w:cs="Times New Roman"/>
          <w:sz w:val="26"/>
          <w:szCs w:val="26"/>
        </w:rPr>
        <w:t>Ханты-Мансийскому автономным округам</w:t>
      </w:r>
      <w:r w:rsidRPr="00E442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42B8">
        <w:rPr>
          <w:rFonts w:ascii="Times New Roman" w:hAnsi="Times New Roman" w:cs="Times New Roman"/>
          <w:sz w:val="26"/>
          <w:szCs w:val="26"/>
        </w:rPr>
        <w:t xml:space="preserve">установлено, что в подведомственные управлению образования учреждения (4 общеобразовательные организации) поступил Сыр твердый "Российский" 50%, круг 7,5 кг, ГОСТ Р 52686-2006" в количестве 6.155 кг, произведённый 13.08.2024 ООО "ЭКОПИЩПРОМ" ИНН 6330082972 по адресу: 413841, Российская Федерация, Саратовская обл., г. Балаково, Саратовское шоссе, д. 22 (RU064:98686347), ПВСД № 225301324632 от 13.08.2024. </w:t>
      </w:r>
    </w:p>
    <w:p w:rsidR="00E318E0" w:rsidRPr="00E442B8" w:rsidRDefault="00E318E0" w:rsidP="00E318E0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Сырьем для производства указанного сыра послужило молоко сухое обезжиренное, производства ООО "Мечта" ИНН 5805010875, на площадке по адресу: Российская Федерация, Пензенская обл., Сердобский район, г. Сердобск, ул. Лесная, д. 39, помещение №1 (ПВСД 19963502052 от 23.07.2023). При просмотре транзакции "переработка/производство" № 6804791501 от 23.07.2023 указан не достаточный объем сырья, из которого вырабатывается продукция, что является нарушением требований: п. 9 «Ветеринарных правил организации работы по оформлению ветеринарных сопроводительных документов», утв. приказом </w:t>
      </w:r>
      <w:r w:rsidRPr="00E442B8">
        <w:rPr>
          <w:rFonts w:ascii="Times New Roman" w:hAnsi="Times New Roman" w:cs="Times New Roman"/>
          <w:sz w:val="26"/>
          <w:szCs w:val="26"/>
        </w:rPr>
        <w:lastRenderedPageBreak/>
        <w:t>Министерства сельского хозяйства РФ от 13.12.2022 № 862. У</w:t>
      </w:r>
      <w:r w:rsidRPr="00E442B8">
        <w:rPr>
          <w:rFonts w:ascii="Times New Roman" w:hAnsi="Times New Roman" w:cs="Times New Roman"/>
          <w:color w:val="000000"/>
          <w:sz w:val="26"/>
          <w:szCs w:val="26"/>
        </w:rPr>
        <w:t>казанная продукция не имеет прослеживаемости.</w:t>
      </w:r>
    </w:p>
    <w:p w:rsidR="009E4097" w:rsidRPr="00CB5081" w:rsidRDefault="00E318E0" w:rsidP="00E442B8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2B8">
        <w:rPr>
          <w:rFonts w:ascii="Times New Roman" w:hAnsi="Times New Roman" w:cs="Times New Roman"/>
          <w:sz w:val="26"/>
          <w:szCs w:val="26"/>
        </w:rPr>
        <w:t xml:space="preserve">Управлением образования направленно письмо в образовательные организации </w:t>
      </w:r>
      <w:r w:rsidR="00444C31">
        <w:rPr>
          <w:rFonts w:ascii="Times New Roman" w:hAnsi="Times New Roman" w:cs="Times New Roman"/>
          <w:sz w:val="26"/>
          <w:szCs w:val="26"/>
        </w:rPr>
        <w:t>от 15.10.2024г. № Вп-</w:t>
      </w:r>
      <w:r w:rsidRPr="00E442B8">
        <w:rPr>
          <w:rFonts w:ascii="Times New Roman" w:hAnsi="Times New Roman" w:cs="Times New Roman"/>
          <w:sz w:val="26"/>
          <w:szCs w:val="26"/>
        </w:rPr>
        <w:t xml:space="preserve">19185 /24 </w:t>
      </w:r>
      <w:r w:rsidR="00E442B8" w:rsidRPr="00E442B8">
        <w:rPr>
          <w:rFonts w:ascii="Times New Roman" w:hAnsi="Times New Roman" w:cs="Times New Roman"/>
          <w:sz w:val="26"/>
          <w:szCs w:val="26"/>
        </w:rPr>
        <w:t>о недопущения оборота некачественной молочной продукции и необходимости доведения данной информации до специалистов осуществляющих приёмку продуктов питания в образовательных организациях и организатора питания в МКОУ Половинкинской СОШ.</w:t>
      </w:r>
    </w:p>
    <w:p w:rsidR="00B22DF8" w:rsidRDefault="00B22DF8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33594" w:rsidRDefault="00A33594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DC22CC" w:rsidRPr="00E442B8" w:rsidRDefault="00DC22CC" w:rsidP="00DC22C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442B8">
        <w:rPr>
          <w:rFonts w:ascii="Times New Roman" w:hAnsi="Times New Roman" w:cs="Times New Roman"/>
          <w:bCs/>
          <w:sz w:val="18"/>
          <w:szCs w:val="18"/>
        </w:rPr>
        <w:t>Исполнитель:</w:t>
      </w:r>
      <w:r w:rsidR="006213DB" w:rsidRPr="00E442B8">
        <w:rPr>
          <w:rFonts w:ascii="Times New Roman" w:hAnsi="Times New Roman" w:cs="Times New Roman"/>
          <w:bCs/>
          <w:sz w:val="18"/>
          <w:szCs w:val="18"/>
        </w:rPr>
        <w:t xml:space="preserve"> Консультант </w:t>
      </w:r>
      <w:r w:rsidRPr="00E442B8">
        <w:rPr>
          <w:rFonts w:ascii="Times New Roman" w:hAnsi="Times New Roman" w:cs="Times New Roman"/>
          <w:bCs/>
          <w:sz w:val="18"/>
          <w:szCs w:val="18"/>
        </w:rPr>
        <w:t xml:space="preserve"> МКУ </w:t>
      </w:r>
    </w:p>
    <w:p w:rsidR="00DC22CC" w:rsidRPr="001978FE" w:rsidRDefault="00DC22CC" w:rsidP="00DC22C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E442B8">
        <w:rPr>
          <w:rFonts w:ascii="Times New Roman" w:hAnsi="Times New Roman" w:cs="Times New Roman"/>
          <w:bCs/>
          <w:sz w:val="18"/>
          <w:szCs w:val="18"/>
        </w:rPr>
        <w:t xml:space="preserve">«Управление МТО ОМС </w:t>
      </w:r>
      <w:r w:rsidRPr="001978FE">
        <w:rPr>
          <w:rFonts w:ascii="Times New Roman" w:hAnsi="Times New Roman" w:cs="Times New Roman"/>
          <w:bCs/>
          <w:sz w:val="18"/>
          <w:szCs w:val="18"/>
        </w:rPr>
        <w:t>Кондинского района»</w:t>
      </w:r>
    </w:p>
    <w:p w:rsidR="00E71FBA" w:rsidRPr="001978FE" w:rsidRDefault="00DC22CC" w:rsidP="001978FE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18"/>
          <w:lang w:val="ru-RU"/>
        </w:rPr>
      </w:pPr>
      <w:r w:rsidRPr="001978FE">
        <w:rPr>
          <w:rFonts w:ascii="Times New Roman" w:hAnsi="Times New Roman"/>
          <w:bCs/>
          <w:sz w:val="18"/>
          <w:szCs w:val="18"/>
          <w:lang w:val="ru-RU"/>
        </w:rPr>
        <w:t>Надёжкина Юлия Игоревна</w:t>
      </w:r>
      <w:r w:rsidR="001978FE" w:rsidRPr="001978FE">
        <w:rPr>
          <w:rFonts w:ascii="Times New Roman" w:hAnsi="Times New Roman"/>
          <w:bCs/>
          <w:sz w:val="18"/>
          <w:szCs w:val="18"/>
          <w:lang w:val="ru-RU"/>
        </w:rPr>
        <w:t xml:space="preserve"> </w:t>
      </w:r>
      <w:r w:rsidRPr="001978FE">
        <w:rPr>
          <w:rFonts w:ascii="Times New Roman" w:hAnsi="Times New Roman"/>
          <w:sz w:val="18"/>
          <w:szCs w:val="18"/>
        </w:rPr>
        <w:t xml:space="preserve">Телефон: 8(34677) </w:t>
      </w:r>
      <w:r w:rsidR="00F45406" w:rsidRPr="001978FE">
        <w:rPr>
          <w:rFonts w:ascii="Times New Roman" w:hAnsi="Times New Roman"/>
          <w:sz w:val="18"/>
          <w:szCs w:val="18"/>
        </w:rPr>
        <w:t>34-9-14</w:t>
      </w:r>
    </w:p>
    <w:sectPr w:rsidR="00E71FBA" w:rsidRPr="001978FE" w:rsidSect="00C14DE5">
      <w:pgSz w:w="11906" w:h="16838"/>
      <w:pgMar w:top="1134" w:right="70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FB" w:rsidRDefault="00DC1BFB" w:rsidP="00617B40">
      <w:pPr>
        <w:spacing w:after="0" w:line="240" w:lineRule="auto"/>
      </w:pPr>
      <w:r>
        <w:separator/>
      </w:r>
    </w:p>
  </w:endnote>
  <w:endnote w:type="continuationSeparator" w:id="0">
    <w:p w:rsidR="00DC1BFB" w:rsidRDefault="00DC1BF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FB" w:rsidRDefault="00DC1BFB" w:rsidP="00617B40">
      <w:pPr>
        <w:spacing w:after="0" w:line="240" w:lineRule="auto"/>
      </w:pPr>
      <w:r>
        <w:separator/>
      </w:r>
    </w:p>
  </w:footnote>
  <w:footnote w:type="continuationSeparator" w:id="0">
    <w:p w:rsidR="00DC1BFB" w:rsidRDefault="00DC1BFB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F0241"/>
    <w:multiLevelType w:val="hybridMultilevel"/>
    <w:tmpl w:val="1F00A632"/>
    <w:lvl w:ilvl="0" w:tplc="28C8091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97C13BF"/>
    <w:multiLevelType w:val="hybridMultilevel"/>
    <w:tmpl w:val="9E7EF9B8"/>
    <w:lvl w:ilvl="0" w:tplc="F814D7CE">
      <w:start w:val="1"/>
      <w:numFmt w:val="decimal"/>
      <w:lvlText w:val="%1."/>
      <w:lvlJc w:val="left"/>
      <w:pPr>
        <w:ind w:left="1068" w:hanging="360"/>
      </w:pPr>
      <w:rPr>
        <w:rFonts w:ascii="NewtonCSanPin" w:hAnsi="NewtonCSanPin" w:cstheme="minorBidi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2B7FA9"/>
    <w:multiLevelType w:val="hybridMultilevel"/>
    <w:tmpl w:val="8B24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00065"/>
    <w:rsid w:val="00012153"/>
    <w:rsid w:val="0001533C"/>
    <w:rsid w:val="00017B34"/>
    <w:rsid w:val="00020459"/>
    <w:rsid w:val="0004059E"/>
    <w:rsid w:val="000450C1"/>
    <w:rsid w:val="000553F6"/>
    <w:rsid w:val="00082101"/>
    <w:rsid w:val="00082A1A"/>
    <w:rsid w:val="00086C9D"/>
    <w:rsid w:val="00090B63"/>
    <w:rsid w:val="0009485B"/>
    <w:rsid w:val="00094C89"/>
    <w:rsid w:val="000A20DE"/>
    <w:rsid w:val="000B30E4"/>
    <w:rsid w:val="000B4C48"/>
    <w:rsid w:val="000B6BD3"/>
    <w:rsid w:val="000E267A"/>
    <w:rsid w:val="000E2AD9"/>
    <w:rsid w:val="000F242D"/>
    <w:rsid w:val="001123E6"/>
    <w:rsid w:val="00113D3B"/>
    <w:rsid w:val="00115CBE"/>
    <w:rsid w:val="00150967"/>
    <w:rsid w:val="001641AD"/>
    <w:rsid w:val="00167936"/>
    <w:rsid w:val="00171D03"/>
    <w:rsid w:val="00182B80"/>
    <w:rsid w:val="001847D2"/>
    <w:rsid w:val="0018600B"/>
    <w:rsid w:val="00186A59"/>
    <w:rsid w:val="001978FE"/>
    <w:rsid w:val="00197974"/>
    <w:rsid w:val="001B7FE5"/>
    <w:rsid w:val="001C5C3F"/>
    <w:rsid w:val="001D0A08"/>
    <w:rsid w:val="001F1935"/>
    <w:rsid w:val="002130F6"/>
    <w:rsid w:val="0022290B"/>
    <w:rsid w:val="00225C7D"/>
    <w:rsid w:val="002300FD"/>
    <w:rsid w:val="00234040"/>
    <w:rsid w:val="002529F0"/>
    <w:rsid w:val="00256FF1"/>
    <w:rsid w:val="00261D49"/>
    <w:rsid w:val="00272880"/>
    <w:rsid w:val="00276310"/>
    <w:rsid w:val="002873ED"/>
    <w:rsid w:val="002920C6"/>
    <w:rsid w:val="00296A9B"/>
    <w:rsid w:val="002A75A0"/>
    <w:rsid w:val="002D0994"/>
    <w:rsid w:val="00301280"/>
    <w:rsid w:val="00306960"/>
    <w:rsid w:val="00314ED0"/>
    <w:rsid w:val="00343BF0"/>
    <w:rsid w:val="00343FF5"/>
    <w:rsid w:val="00353DD4"/>
    <w:rsid w:val="003554C3"/>
    <w:rsid w:val="00361034"/>
    <w:rsid w:val="003624D8"/>
    <w:rsid w:val="00363630"/>
    <w:rsid w:val="00365C36"/>
    <w:rsid w:val="00373DE4"/>
    <w:rsid w:val="00383D97"/>
    <w:rsid w:val="00393DAD"/>
    <w:rsid w:val="00397EFC"/>
    <w:rsid w:val="003C17F6"/>
    <w:rsid w:val="003D6572"/>
    <w:rsid w:val="003E494E"/>
    <w:rsid w:val="003E738B"/>
    <w:rsid w:val="003F0C86"/>
    <w:rsid w:val="003F2416"/>
    <w:rsid w:val="003F3603"/>
    <w:rsid w:val="003F511F"/>
    <w:rsid w:val="003F70F1"/>
    <w:rsid w:val="00404BE7"/>
    <w:rsid w:val="00417036"/>
    <w:rsid w:val="00417101"/>
    <w:rsid w:val="00422070"/>
    <w:rsid w:val="00431272"/>
    <w:rsid w:val="004333EE"/>
    <w:rsid w:val="00443970"/>
    <w:rsid w:val="0044497A"/>
    <w:rsid w:val="00444C31"/>
    <w:rsid w:val="0044500A"/>
    <w:rsid w:val="00453BF9"/>
    <w:rsid w:val="004645E3"/>
    <w:rsid w:val="00465FC6"/>
    <w:rsid w:val="00475A0B"/>
    <w:rsid w:val="004761C1"/>
    <w:rsid w:val="004B28BF"/>
    <w:rsid w:val="004C069C"/>
    <w:rsid w:val="004C7125"/>
    <w:rsid w:val="004F72DA"/>
    <w:rsid w:val="004F7CDE"/>
    <w:rsid w:val="00515780"/>
    <w:rsid w:val="00531BBA"/>
    <w:rsid w:val="00532CA8"/>
    <w:rsid w:val="0054135D"/>
    <w:rsid w:val="005439BD"/>
    <w:rsid w:val="0056694C"/>
    <w:rsid w:val="00567F50"/>
    <w:rsid w:val="00572567"/>
    <w:rsid w:val="00572A85"/>
    <w:rsid w:val="00586E16"/>
    <w:rsid w:val="005921DC"/>
    <w:rsid w:val="005A4B6F"/>
    <w:rsid w:val="005A66B0"/>
    <w:rsid w:val="005B1EF5"/>
    <w:rsid w:val="005B2935"/>
    <w:rsid w:val="005B7083"/>
    <w:rsid w:val="005F0864"/>
    <w:rsid w:val="005F3F83"/>
    <w:rsid w:val="005F5EA8"/>
    <w:rsid w:val="00617B40"/>
    <w:rsid w:val="006213DB"/>
    <w:rsid w:val="0062166C"/>
    <w:rsid w:val="00623C81"/>
    <w:rsid w:val="00624276"/>
    <w:rsid w:val="00626321"/>
    <w:rsid w:val="00636F28"/>
    <w:rsid w:val="00647242"/>
    <w:rsid w:val="00655734"/>
    <w:rsid w:val="006615CF"/>
    <w:rsid w:val="00663D55"/>
    <w:rsid w:val="00664438"/>
    <w:rsid w:val="00667D25"/>
    <w:rsid w:val="006722F9"/>
    <w:rsid w:val="00681141"/>
    <w:rsid w:val="006A02D8"/>
    <w:rsid w:val="006A5B30"/>
    <w:rsid w:val="006B1282"/>
    <w:rsid w:val="006C37AF"/>
    <w:rsid w:val="006C77B8"/>
    <w:rsid w:val="006D18AE"/>
    <w:rsid w:val="006D495B"/>
    <w:rsid w:val="006D4B15"/>
    <w:rsid w:val="00712B1D"/>
    <w:rsid w:val="007343BF"/>
    <w:rsid w:val="00737B87"/>
    <w:rsid w:val="00753480"/>
    <w:rsid w:val="00755A12"/>
    <w:rsid w:val="00766201"/>
    <w:rsid w:val="0077481C"/>
    <w:rsid w:val="00786AE9"/>
    <w:rsid w:val="007A0722"/>
    <w:rsid w:val="007A3129"/>
    <w:rsid w:val="007B298C"/>
    <w:rsid w:val="007C5828"/>
    <w:rsid w:val="007F0159"/>
    <w:rsid w:val="007F36F2"/>
    <w:rsid w:val="008053B3"/>
    <w:rsid w:val="00805A4C"/>
    <w:rsid w:val="00822F9D"/>
    <w:rsid w:val="00827041"/>
    <w:rsid w:val="008376BD"/>
    <w:rsid w:val="00842B72"/>
    <w:rsid w:val="008459BB"/>
    <w:rsid w:val="00850E25"/>
    <w:rsid w:val="00861660"/>
    <w:rsid w:val="00863C0D"/>
    <w:rsid w:val="00886731"/>
    <w:rsid w:val="00887852"/>
    <w:rsid w:val="00897CB6"/>
    <w:rsid w:val="008B07C9"/>
    <w:rsid w:val="008C2ACB"/>
    <w:rsid w:val="008D32A2"/>
    <w:rsid w:val="008D6252"/>
    <w:rsid w:val="008E4601"/>
    <w:rsid w:val="00903CF1"/>
    <w:rsid w:val="00904296"/>
    <w:rsid w:val="00927695"/>
    <w:rsid w:val="00933637"/>
    <w:rsid w:val="00933810"/>
    <w:rsid w:val="00933F71"/>
    <w:rsid w:val="00934CF8"/>
    <w:rsid w:val="00940089"/>
    <w:rsid w:val="00942C84"/>
    <w:rsid w:val="00943DD0"/>
    <w:rsid w:val="00945C71"/>
    <w:rsid w:val="00946CF0"/>
    <w:rsid w:val="0096338B"/>
    <w:rsid w:val="0097143D"/>
    <w:rsid w:val="009917B5"/>
    <w:rsid w:val="009A231B"/>
    <w:rsid w:val="009B3C9D"/>
    <w:rsid w:val="009B4ACA"/>
    <w:rsid w:val="009C0855"/>
    <w:rsid w:val="009C1751"/>
    <w:rsid w:val="009C3BC4"/>
    <w:rsid w:val="009E04AA"/>
    <w:rsid w:val="009E4097"/>
    <w:rsid w:val="009F5AC9"/>
    <w:rsid w:val="009F6EC2"/>
    <w:rsid w:val="00A14960"/>
    <w:rsid w:val="00A33594"/>
    <w:rsid w:val="00A33D50"/>
    <w:rsid w:val="00A36C48"/>
    <w:rsid w:val="00A425BD"/>
    <w:rsid w:val="00A56B2A"/>
    <w:rsid w:val="00A72B68"/>
    <w:rsid w:val="00AA4B56"/>
    <w:rsid w:val="00AA57F2"/>
    <w:rsid w:val="00AB778E"/>
    <w:rsid w:val="00AC16A7"/>
    <w:rsid w:val="00AC194A"/>
    <w:rsid w:val="00AD697A"/>
    <w:rsid w:val="00AE2417"/>
    <w:rsid w:val="00AF118D"/>
    <w:rsid w:val="00AF7F7D"/>
    <w:rsid w:val="00B034A9"/>
    <w:rsid w:val="00B123DB"/>
    <w:rsid w:val="00B17E67"/>
    <w:rsid w:val="00B2079F"/>
    <w:rsid w:val="00B2259C"/>
    <w:rsid w:val="00B22DF8"/>
    <w:rsid w:val="00B230DD"/>
    <w:rsid w:val="00B45F61"/>
    <w:rsid w:val="00B53A62"/>
    <w:rsid w:val="00B626AF"/>
    <w:rsid w:val="00B7207D"/>
    <w:rsid w:val="00B76CD1"/>
    <w:rsid w:val="00B81A2D"/>
    <w:rsid w:val="00B82AA8"/>
    <w:rsid w:val="00B94888"/>
    <w:rsid w:val="00B9511D"/>
    <w:rsid w:val="00BA67E7"/>
    <w:rsid w:val="00BA695C"/>
    <w:rsid w:val="00BB611F"/>
    <w:rsid w:val="00BB6489"/>
    <w:rsid w:val="00BB6639"/>
    <w:rsid w:val="00BC0660"/>
    <w:rsid w:val="00BE2AF4"/>
    <w:rsid w:val="00BF124C"/>
    <w:rsid w:val="00BF1F3A"/>
    <w:rsid w:val="00BF262A"/>
    <w:rsid w:val="00C002B4"/>
    <w:rsid w:val="00C13258"/>
    <w:rsid w:val="00C14DE5"/>
    <w:rsid w:val="00C16253"/>
    <w:rsid w:val="00C21D1F"/>
    <w:rsid w:val="00C239F1"/>
    <w:rsid w:val="00C36F0C"/>
    <w:rsid w:val="00C36F5A"/>
    <w:rsid w:val="00C51F70"/>
    <w:rsid w:val="00C7412C"/>
    <w:rsid w:val="00C83F5A"/>
    <w:rsid w:val="00C967D3"/>
    <w:rsid w:val="00CA6223"/>
    <w:rsid w:val="00CA7141"/>
    <w:rsid w:val="00CB5081"/>
    <w:rsid w:val="00CC7C2A"/>
    <w:rsid w:val="00CD2F4F"/>
    <w:rsid w:val="00CD74FC"/>
    <w:rsid w:val="00CF3794"/>
    <w:rsid w:val="00CF44D0"/>
    <w:rsid w:val="00CF744D"/>
    <w:rsid w:val="00D007DF"/>
    <w:rsid w:val="00D155CC"/>
    <w:rsid w:val="00D20948"/>
    <w:rsid w:val="00D213D8"/>
    <w:rsid w:val="00D26095"/>
    <w:rsid w:val="00D45985"/>
    <w:rsid w:val="00D4701F"/>
    <w:rsid w:val="00D5129C"/>
    <w:rsid w:val="00D519CF"/>
    <w:rsid w:val="00D53054"/>
    <w:rsid w:val="00D64FB3"/>
    <w:rsid w:val="00D8061E"/>
    <w:rsid w:val="00D81B77"/>
    <w:rsid w:val="00D840EE"/>
    <w:rsid w:val="00DB032D"/>
    <w:rsid w:val="00DC1BFB"/>
    <w:rsid w:val="00DC22CC"/>
    <w:rsid w:val="00DC4738"/>
    <w:rsid w:val="00DC62EF"/>
    <w:rsid w:val="00DD12C0"/>
    <w:rsid w:val="00DD653C"/>
    <w:rsid w:val="00DE12FA"/>
    <w:rsid w:val="00E013BB"/>
    <w:rsid w:val="00E020E1"/>
    <w:rsid w:val="00E024DC"/>
    <w:rsid w:val="00E05238"/>
    <w:rsid w:val="00E05262"/>
    <w:rsid w:val="00E26486"/>
    <w:rsid w:val="00E318E0"/>
    <w:rsid w:val="00E40927"/>
    <w:rsid w:val="00E442B8"/>
    <w:rsid w:val="00E516F7"/>
    <w:rsid w:val="00E624C3"/>
    <w:rsid w:val="00E71468"/>
    <w:rsid w:val="00E71C59"/>
    <w:rsid w:val="00E71FBA"/>
    <w:rsid w:val="00E94467"/>
    <w:rsid w:val="00E95336"/>
    <w:rsid w:val="00E975B6"/>
    <w:rsid w:val="00ED01A2"/>
    <w:rsid w:val="00ED123C"/>
    <w:rsid w:val="00ED33C1"/>
    <w:rsid w:val="00EF214F"/>
    <w:rsid w:val="00F03328"/>
    <w:rsid w:val="00F03A4F"/>
    <w:rsid w:val="00F114E8"/>
    <w:rsid w:val="00F155DA"/>
    <w:rsid w:val="00F262C9"/>
    <w:rsid w:val="00F449DF"/>
    <w:rsid w:val="00F45406"/>
    <w:rsid w:val="00F55E37"/>
    <w:rsid w:val="00F765C7"/>
    <w:rsid w:val="00F93996"/>
    <w:rsid w:val="00FA4CF5"/>
    <w:rsid w:val="00FA600A"/>
    <w:rsid w:val="00FC3FBE"/>
    <w:rsid w:val="00FC6F2E"/>
    <w:rsid w:val="00FE367D"/>
    <w:rsid w:val="00FE64E1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1B7FE5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86C9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86C9D"/>
  </w:style>
  <w:style w:type="character" w:customStyle="1" w:styleId="ae">
    <w:name w:val="Основной Знак"/>
    <w:link w:val="af"/>
    <w:semiHidden/>
    <w:locked/>
    <w:rsid w:val="007A3129"/>
    <w:rPr>
      <w:rFonts w:ascii="NewtonCSanPin" w:hAnsi="NewtonCSanPin"/>
      <w:color w:val="000000"/>
      <w:sz w:val="21"/>
      <w:szCs w:val="21"/>
    </w:rPr>
  </w:style>
  <w:style w:type="paragraph" w:customStyle="1" w:styleId="af">
    <w:name w:val="Основной"/>
    <w:basedOn w:val="a"/>
    <w:link w:val="ae"/>
    <w:semiHidden/>
    <w:rsid w:val="007A312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customStyle="1" w:styleId="fontstyle01">
    <w:name w:val="fontstyle01"/>
    <w:basedOn w:val="a0"/>
    <w:rsid w:val="001D0A0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itle">
    <w:name w:val="Title!Название НПА"/>
    <w:basedOn w:val="a"/>
    <w:rsid w:val="00C14DE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fontstyle21">
    <w:name w:val="fontstyle21"/>
    <w:basedOn w:val="a0"/>
    <w:rsid w:val="009E4097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f0">
    <w:name w:val="List Paragraph"/>
    <w:basedOn w:val="a"/>
    <w:uiPriority w:val="34"/>
    <w:qFormat/>
    <w:rsid w:val="00A36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110FB-5042-4DA4-8BD7-DA2EC6DC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2024-11-12T09:35:00Z</dcterms:created>
  <dcterms:modified xsi:type="dcterms:W3CDTF">2025-01-31T04:32:00Z</dcterms:modified>
</cp:coreProperties>
</file>